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356" w:rsidRPr="00323341" w:rsidRDefault="00BF2356" w:rsidP="00AF24EE">
      <w:pPr>
        <w:rPr>
          <w:rFonts w:ascii="Times New Roman" w:hAnsi="Times New Roman"/>
          <w:b/>
          <w:sz w:val="24"/>
          <w:szCs w:val="24"/>
        </w:rPr>
      </w:pPr>
      <w:r w:rsidRPr="00323341">
        <w:rPr>
          <w:rFonts w:ascii="Times New Roman" w:hAnsi="Times New Roman"/>
          <w:b/>
          <w:sz w:val="24"/>
          <w:szCs w:val="24"/>
        </w:rPr>
        <w:t>Литература</w:t>
      </w:r>
    </w:p>
    <w:p w:rsidR="00BF2356" w:rsidRPr="00323341" w:rsidRDefault="00BF2356" w:rsidP="00AF24EE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323341">
        <w:rPr>
          <w:rFonts w:ascii="Times New Roman" w:hAnsi="Times New Roman"/>
          <w:sz w:val="24"/>
          <w:szCs w:val="24"/>
        </w:rPr>
        <w:t>Информатика: Учебник для 6 класса. Изд. 2-е,  / Л.Л. Босова. - М.: БИН</w:t>
      </w:r>
      <w:r>
        <w:rPr>
          <w:rFonts w:ascii="Times New Roman" w:hAnsi="Times New Roman"/>
          <w:sz w:val="24"/>
          <w:szCs w:val="24"/>
        </w:rPr>
        <w:t xml:space="preserve">ОМ. Лаборатория знаний, 2010. </w:t>
      </w:r>
    </w:p>
    <w:p w:rsidR="00BF2356" w:rsidRPr="00323341" w:rsidRDefault="00BF2356" w:rsidP="00AF24EE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323341">
        <w:rPr>
          <w:rFonts w:ascii="Times New Roman" w:hAnsi="Times New Roman"/>
          <w:sz w:val="24"/>
          <w:szCs w:val="24"/>
        </w:rPr>
        <w:t xml:space="preserve">Информатика: Рабочая тетрадь для 6 класса. / Л.Л. Босова. - 2-е изд.- М.: БИНОМ. </w:t>
      </w:r>
    </w:p>
    <w:p w:rsidR="00BF2356" w:rsidRDefault="00BF2356" w:rsidP="00AF24EE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323341">
        <w:rPr>
          <w:rFonts w:ascii="Times New Roman" w:hAnsi="Times New Roman"/>
          <w:sz w:val="24"/>
          <w:szCs w:val="24"/>
        </w:rPr>
        <w:t>Лаборатория знаний, 2010. - 118 с.: ил Уроки информатики в 5-6 классах: Методическое пособие / Л.Л. Босова, А.Ю. Босова. - 3-е изд., испр. и доп. - М.: БИНОМ. Лаборатория знаний, 2006. - 320 с.: ил.</w:t>
      </w:r>
    </w:p>
    <w:p w:rsidR="00BF2356" w:rsidRPr="0065754E" w:rsidRDefault="00BF2356" w:rsidP="00AF24EE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5754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Современные открытые уроки информатики. В.А. Молодцов, Н.Б. Рыжиков, «Феникс», 2003 г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BF2356" w:rsidRPr="00323341" w:rsidRDefault="00BF2356" w:rsidP="00AF24EE">
      <w:pPr>
        <w:pStyle w:val="BodyText"/>
        <w:numPr>
          <w:ilvl w:val="0"/>
          <w:numId w:val="1"/>
        </w:numPr>
        <w:spacing w:after="0" w:line="360" w:lineRule="auto"/>
        <w:jc w:val="both"/>
      </w:pPr>
      <w:r w:rsidRPr="00323341">
        <w:rPr>
          <w:lang w:val="en-US"/>
        </w:rPr>
        <w:t>C</w:t>
      </w:r>
      <w:r w:rsidRPr="00323341">
        <w:t xml:space="preserve">айт «Единая коллекция Централизованных образовательных ресурсов» </w:t>
      </w:r>
      <w:hyperlink r:id="rId5" w:history="1">
        <w:r w:rsidRPr="00323341">
          <w:rPr>
            <w:rStyle w:val="Hyperlink"/>
            <w:lang w:val="en-US"/>
          </w:rPr>
          <w:t>http</w:t>
        </w:r>
        <w:r w:rsidRPr="00323341">
          <w:rPr>
            <w:rStyle w:val="Hyperlink"/>
          </w:rPr>
          <w:t>://</w:t>
        </w:r>
        <w:r w:rsidRPr="00323341">
          <w:rPr>
            <w:rStyle w:val="Hyperlink"/>
            <w:lang w:val="en-US"/>
          </w:rPr>
          <w:t>school</w:t>
        </w:r>
        <w:r w:rsidRPr="00323341">
          <w:rPr>
            <w:rStyle w:val="Hyperlink"/>
          </w:rPr>
          <w:t>-</w:t>
        </w:r>
        <w:r w:rsidRPr="00323341">
          <w:rPr>
            <w:rStyle w:val="Hyperlink"/>
            <w:lang w:val="en-US"/>
          </w:rPr>
          <w:t>collection</w:t>
        </w:r>
        <w:r w:rsidRPr="00323341">
          <w:rPr>
            <w:rStyle w:val="Hyperlink"/>
          </w:rPr>
          <w:t>.</w:t>
        </w:r>
        <w:r w:rsidRPr="00323341">
          <w:rPr>
            <w:rStyle w:val="Hyperlink"/>
            <w:lang w:val="en-US"/>
          </w:rPr>
          <w:t>edu</w:t>
        </w:r>
        <w:r w:rsidRPr="00323341">
          <w:rPr>
            <w:rStyle w:val="Hyperlink"/>
          </w:rPr>
          <w:t>.</w:t>
        </w:r>
        <w:r w:rsidRPr="00323341">
          <w:rPr>
            <w:rStyle w:val="Hyperlink"/>
            <w:lang w:val="en-US"/>
          </w:rPr>
          <w:t>ru</w:t>
        </w:r>
      </w:hyperlink>
      <w:hyperlink r:id="rId6" w:history="1">
        <w:r w:rsidRPr="00323341">
          <w:rPr>
            <w:rStyle w:val="Hyperlink"/>
          </w:rPr>
          <w:t>/</w:t>
        </w:r>
      </w:hyperlink>
      <w:r w:rsidRPr="00323341">
        <w:t xml:space="preserve"> .</w:t>
      </w:r>
    </w:p>
    <w:p w:rsidR="00BF2356" w:rsidRPr="00AF24EE" w:rsidRDefault="00BF2356" w:rsidP="00AF24EE">
      <w:pPr>
        <w:ind w:left="720"/>
      </w:pPr>
    </w:p>
    <w:p w:rsidR="00BF2356" w:rsidRDefault="00BF2356">
      <w:bookmarkStart w:id="0" w:name="_GoBack"/>
      <w:bookmarkEnd w:id="0"/>
    </w:p>
    <w:sectPr w:rsidR="00BF2356" w:rsidSect="006A41C7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D3B25"/>
    <w:multiLevelType w:val="multilevel"/>
    <w:tmpl w:val="57246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665A"/>
    <w:rsid w:val="00010132"/>
    <w:rsid w:val="000164B6"/>
    <w:rsid w:val="00030061"/>
    <w:rsid w:val="00033F32"/>
    <w:rsid w:val="000433E1"/>
    <w:rsid w:val="000450D0"/>
    <w:rsid w:val="0005253C"/>
    <w:rsid w:val="0006430E"/>
    <w:rsid w:val="0007040B"/>
    <w:rsid w:val="00070688"/>
    <w:rsid w:val="000758EF"/>
    <w:rsid w:val="0009443D"/>
    <w:rsid w:val="000B371A"/>
    <w:rsid w:val="000C7985"/>
    <w:rsid w:val="000E07E9"/>
    <w:rsid w:val="000E140E"/>
    <w:rsid w:val="000F0108"/>
    <w:rsid w:val="000F0F2F"/>
    <w:rsid w:val="000F756C"/>
    <w:rsid w:val="00100C7E"/>
    <w:rsid w:val="00120EF8"/>
    <w:rsid w:val="0013645D"/>
    <w:rsid w:val="00137E2C"/>
    <w:rsid w:val="00141FEA"/>
    <w:rsid w:val="00142C11"/>
    <w:rsid w:val="001476C5"/>
    <w:rsid w:val="001506A0"/>
    <w:rsid w:val="0015133E"/>
    <w:rsid w:val="001575C9"/>
    <w:rsid w:val="00161861"/>
    <w:rsid w:val="001701EE"/>
    <w:rsid w:val="001741DA"/>
    <w:rsid w:val="001A3032"/>
    <w:rsid w:val="001B2DBF"/>
    <w:rsid w:val="001B5DD0"/>
    <w:rsid w:val="001C2167"/>
    <w:rsid w:val="001C4909"/>
    <w:rsid w:val="001D49AE"/>
    <w:rsid w:val="001D4A01"/>
    <w:rsid w:val="001D6F58"/>
    <w:rsid w:val="002005E6"/>
    <w:rsid w:val="00217BF5"/>
    <w:rsid w:val="002337AC"/>
    <w:rsid w:val="00237649"/>
    <w:rsid w:val="00285CE2"/>
    <w:rsid w:val="00286975"/>
    <w:rsid w:val="00290556"/>
    <w:rsid w:val="002A1A01"/>
    <w:rsid w:val="002B564B"/>
    <w:rsid w:val="002C3C20"/>
    <w:rsid w:val="002C4347"/>
    <w:rsid w:val="002D0CD0"/>
    <w:rsid w:val="002E2655"/>
    <w:rsid w:val="002F11A2"/>
    <w:rsid w:val="002F4B20"/>
    <w:rsid w:val="00304F12"/>
    <w:rsid w:val="003128E7"/>
    <w:rsid w:val="00314A7A"/>
    <w:rsid w:val="00323341"/>
    <w:rsid w:val="00323F88"/>
    <w:rsid w:val="00332E42"/>
    <w:rsid w:val="003352CD"/>
    <w:rsid w:val="0033728B"/>
    <w:rsid w:val="003373C3"/>
    <w:rsid w:val="003418D2"/>
    <w:rsid w:val="00347FDF"/>
    <w:rsid w:val="0035061B"/>
    <w:rsid w:val="00357735"/>
    <w:rsid w:val="00372D5B"/>
    <w:rsid w:val="00373E87"/>
    <w:rsid w:val="0037772A"/>
    <w:rsid w:val="00386A47"/>
    <w:rsid w:val="00390520"/>
    <w:rsid w:val="00391355"/>
    <w:rsid w:val="003A2324"/>
    <w:rsid w:val="003A3638"/>
    <w:rsid w:val="003A4E11"/>
    <w:rsid w:val="003B1F93"/>
    <w:rsid w:val="003B786C"/>
    <w:rsid w:val="003C5A6E"/>
    <w:rsid w:val="003E4EF6"/>
    <w:rsid w:val="003E7E8D"/>
    <w:rsid w:val="003F00C7"/>
    <w:rsid w:val="0040115B"/>
    <w:rsid w:val="00406681"/>
    <w:rsid w:val="00415EF6"/>
    <w:rsid w:val="0041602D"/>
    <w:rsid w:val="00420AE7"/>
    <w:rsid w:val="00431131"/>
    <w:rsid w:val="00443DFC"/>
    <w:rsid w:val="00445159"/>
    <w:rsid w:val="00451071"/>
    <w:rsid w:val="00461667"/>
    <w:rsid w:val="00463561"/>
    <w:rsid w:val="004646A5"/>
    <w:rsid w:val="00475C52"/>
    <w:rsid w:val="004839F5"/>
    <w:rsid w:val="0048473D"/>
    <w:rsid w:val="00496FD7"/>
    <w:rsid w:val="004B73F5"/>
    <w:rsid w:val="004C69FE"/>
    <w:rsid w:val="004C6A25"/>
    <w:rsid w:val="004F2A3B"/>
    <w:rsid w:val="004F788C"/>
    <w:rsid w:val="00502EE1"/>
    <w:rsid w:val="00504268"/>
    <w:rsid w:val="005277D9"/>
    <w:rsid w:val="00536842"/>
    <w:rsid w:val="00537D88"/>
    <w:rsid w:val="00543C42"/>
    <w:rsid w:val="00544936"/>
    <w:rsid w:val="00566C79"/>
    <w:rsid w:val="005974A3"/>
    <w:rsid w:val="005B00F6"/>
    <w:rsid w:val="005C2031"/>
    <w:rsid w:val="005C4BB6"/>
    <w:rsid w:val="005C692E"/>
    <w:rsid w:val="005D5035"/>
    <w:rsid w:val="005D5722"/>
    <w:rsid w:val="005E06A3"/>
    <w:rsid w:val="005E2609"/>
    <w:rsid w:val="005F5BFA"/>
    <w:rsid w:val="00605D40"/>
    <w:rsid w:val="00607AF0"/>
    <w:rsid w:val="00610423"/>
    <w:rsid w:val="00613EE4"/>
    <w:rsid w:val="00614D65"/>
    <w:rsid w:val="0061501B"/>
    <w:rsid w:val="00621A2A"/>
    <w:rsid w:val="00623006"/>
    <w:rsid w:val="0062745E"/>
    <w:rsid w:val="00634038"/>
    <w:rsid w:val="00652970"/>
    <w:rsid w:val="00654C96"/>
    <w:rsid w:val="0065754E"/>
    <w:rsid w:val="00694BFB"/>
    <w:rsid w:val="006A41C7"/>
    <w:rsid w:val="006A46A2"/>
    <w:rsid w:val="006B0298"/>
    <w:rsid w:val="006C34C4"/>
    <w:rsid w:val="006F2E6F"/>
    <w:rsid w:val="006F4BA0"/>
    <w:rsid w:val="007140E6"/>
    <w:rsid w:val="00727A1D"/>
    <w:rsid w:val="00737AE6"/>
    <w:rsid w:val="00746439"/>
    <w:rsid w:val="00746739"/>
    <w:rsid w:val="00760771"/>
    <w:rsid w:val="0076410D"/>
    <w:rsid w:val="0077140F"/>
    <w:rsid w:val="00772E35"/>
    <w:rsid w:val="00794B5C"/>
    <w:rsid w:val="00795A98"/>
    <w:rsid w:val="00796FD2"/>
    <w:rsid w:val="007979C7"/>
    <w:rsid w:val="007A262E"/>
    <w:rsid w:val="007B1306"/>
    <w:rsid w:val="007B3CA0"/>
    <w:rsid w:val="007C03D0"/>
    <w:rsid w:val="007D187E"/>
    <w:rsid w:val="007D5BC2"/>
    <w:rsid w:val="007E1D12"/>
    <w:rsid w:val="007E1FE5"/>
    <w:rsid w:val="007E619F"/>
    <w:rsid w:val="0082799A"/>
    <w:rsid w:val="00831296"/>
    <w:rsid w:val="008315A0"/>
    <w:rsid w:val="00840370"/>
    <w:rsid w:val="0085420D"/>
    <w:rsid w:val="00875A38"/>
    <w:rsid w:val="00877575"/>
    <w:rsid w:val="00886820"/>
    <w:rsid w:val="00886C51"/>
    <w:rsid w:val="00890045"/>
    <w:rsid w:val="0089223B"/>
    <w:rsid w:val="00896B83"/>
    <w:rsid w:val="008A194E"/>
    <w:rsid w:val="008A6F2F"/>
    <w:rsid w:val="008B394F"/>
    <w:rsid w:val="008B5548"/>
    <w:rsid w:val="008B5766"/>
    <w:rsid w:val="008C375D"/>
    <w:rsid w:val="008C6889"/>
    <w:rsid w:val="008D51CE"/>
    <w:rsid w:val="008E1566"/>
    <w:rsid w:val="008E550D"/>
    <w:rsid w:val="008F70A5"/>
    <w:rsid w:val="00900747"/>
    <w:rsid w:val="00917E56"/>
    <w:rsid w:val="00926F7B"/>
    <w:rsid w:val="00927397"/>
    <w:rsid w:val="00931638"/>
    <w:rsid w:val="00933AE2"/>
    <w:rsid w:val="009549FB"/>
    <w:rsid w:val="009551D5"/>
    <w:rsid w:val="0096396F"/>
    <w:rsid w:val="00964276"/>
    <w:rsid w:val="0096665A"/>
    <w:rsid w:val="00973F6F"/>
    <w:rsid w:val="009832E7"/>
    <w:rsid w:val="00992B53"/>
    <w:rsid w:val="009972E1"/>
    <w:rsid w:val="009A1D2E"/>
    <w:rsid w:val="009A26CA"/>
    <w:rsid w:val="009A7DA4"/>
    <w:rsid w:val="00A02BA1"/>
    <w:rsid w:val="00A131B8"/>
    <w:rsid w:val="00A13D22"/>
    <w:rsid w:val="00A310D3"/>
    <w:rsid w:val="00A33E37"/>
    <w:rsid w:val="00A534F9"/>
    <w:rsid w:val="00A56E84"/>
    <w:rsid w:val="00A6230B"/>
    <w:rsid w:val="00A63A88"/>
    <w:rsid w:val="00A63C39"/>
    <w:rsid w:val="00A77FAC"/>
    <w:rsid w:val="00A8443A"/>
    <w:rsid w:val="00A844E2"/>
    <w:rsid w:val="00A87907"/>
    <w:rsid w:val="00A90365"/>
    <w:rsid w:val="00AA072D"/>
    <w:rsid w:val="00AA0FF0"/>
    <w:rsid w:val="00AA4294"/>
    <w:rsid w:val="00AA520B"/>
    <w:rsid w:val="00AA5880"/>
    <w:rsid w:val="00AA5CEA"/>
    <w:rsid w:val="00AA64B7"/>
    <w:rsid w:val="00AB2ED9"/>
    <w:rsid w:val="00AC06A4"/>
    <w:rsid w:val="00AC2DEA"/>
    <w:rsid w:val="00AC39D7"/>
    <w:rsid w:val="00AC5E7C"/>
    <w:rsid w:val="00AD0AD2"/>
    <w:rsid w:val="00AE4111"/>
    <w:rsid w:val="00AF1E9A"/>
    <w:rsid w:val="00AF24EE"/>
    <w:rsid w:val="00AF572A"/>
    <w:rsid w:val="00B00DF9"/>
    <w:rsid w:val="00B03F21"/>
    <w:rsid w:val="00B05878"/>
    <w:rsid w:val="00B1616E"/>
    <w:rsid w:val="00B26215"/>
    <w:rsid w:val="00B370D0"/>
    <w:rsid w:val="00B416CD"/>
    <w:rsid w:val="00B4266F"/>
    <w:rsid w:val="00B76AD8"/>
    <w:rsid w:val="00B81324"/>
    <w:rsid w:val="00B8782A"/>
    <w:rsid w:val="00B906DF"/>
    <w:rsid w:val="00B92620"/>
    <w:rsid w:val="00B93633"/>
    <w:rsid w:val="00B9693D"/>
    <w:rsid w:val="00BB6620"/>
    <w:rsid w:val="00BD5F1D"/>
    <w:rsid w:val="00BD790E"/>
    <w:rsid w:val="00BE51FD"/>
    <w:rsid w:val="00BF2356"/>
    <w:rsid w:val="00BF4A0D"/>
    <w:rsid w:val="00C00BF0"/>
    <w:rsid w:val="00C03604"/>
    <w:rsid w:val="00C03667"/>
    <w:rsid w:val="00C03BAE"/>
    <w:rsid w:val="00C06954"/>
    <w:rsid w:val="00C1520C"/>
    <w:rsid w:val="00C22468"/>
    <w:rsid w:val="00C23BF9"/>
    <w:rsid w:val="00C25CF6"/>
    <w:rsid w:val="00C25ED4"/>
    <w:rsid w:val="00C33A77"/>
    <w:rsid w:val="00C34A12"/>
    <w:rsid w:val="00C37918"/>
    <w:rsid w:val="00C62E99"/>
    <w:rsid w:val="00C70167"/>
    <w:rsid w:val="00C7353F"/>
    <w:rsid w:val="00C75C97"/>
    <w:rsid w:val="00C80980"/>
    <w:rsid w:val="00CA0699"/>
    <w:rsid w:val="00CA252C"/>
    <w:rsid w:val="00CA7201"/>
    <w:rsid w:val="00CB445D"/>
    <w:rsid w:val="00CC7219"/>
    <w:rsid w:val="00CC7EA6"/>
    <w:rsid w:val="00CD1DE1"/>
    <w:rsid w:val="00CE3E35"/>
    <w:rsid w:val="00CF6E25"/>
    <w:rsid w:val="00D15202"/>
    <w:rsid w:val="00D2123E"/>
    <w:rsid w:val="00D5015A"/>
    <w:rsid w:val="00D54087"/>
    <w:rsid w:val="00D61F4B"/>
    <w:rsid w:val="00D64308"/>
    <w:rsid w:val="00D70EDC"/>
    <w:rsid w:val="00D85FD3"/>
    <w:rsid w:val="00D86E57"/>
    <w:rsid w:val="00D8753A"/>
    <w:rsid w:val="00D9113B"/>
    <w:rsid w:val="00DA0F73"/>
    <w:rsid w:val="00DA2D0B"/>
    <w:rsid w:val="00DB6A51"/>
    <w:rsid w:val="00DC436F"/>
    <w:rsid w:val="00DD332F"/>
    <w:rsid w:val="00DE1BA9"/>
    <w:rsid w:val="00DE2EBB"/>
    <w:rsid w:val="00DE554F"/>
    <w:rsid w:val="00DE7C5F"/>
    <w:rsid w:val="00DF25A6"/>
    <w:rsid w:val="00DF25F0"/>
    <w:rsid w:val="00E04153"/>
    <w:rsid w:val="00E06360"/>
    <w:rsid w:val="00E074A1"/>
    <w:rsid w:val="00E220FF"/>
    <w:rsid w:val="00E31AE9"/>
    <w:rsid w:val="00E32834"/>
    <w:rsid w:val="00E33983"/>
    <w:rsid w:val="00E3726B"/>
    <w:rsid w:val="00E37C63"/>
    <w:rsid w:val="00E4256C"/>
    <w:rsid w:val="00E46904"/>
    <w:rsid w:val="00E57CA9"/>
    <w:rsid w:val="00E65704"/>
    <w:rsid w:val="00E818D8"/>
    <w:rsid w:val="00E90F4E"/>
    <w:rsid w:val="00E97BB0"/>
    <w:rsid w:val="00EA5036"/>
    <w:rsid w:val="00EC6199"/>
    <w:rsid w:val="00ED6EC8"/>
    <w:rsid w:val="00EE1707"/>
    <w:rsid w:val="00EE257E"/>
    <w:rsid w:val="00EE261B"/>
    <w:rsid w:val="00F05C0B"/>
    <w:rsid w:val="00F13BD6"/>
    <w:rsid w:val="00F20F85"/>
    <w:rsid w:val="00F24EA1"/>
    <w:rsid w:val="00F2708D"/>
    <w:rsid w:val="00F45951"/>
    <w:rsid w:val="00F54292"/>
    <w:rsid w:val="00F574E7"/>
    <w:rsid w:val="00F636EB"/>
    <w:rsid w:val="00F65ECC"/>
    <w:rsid w:val="00F76A1C"/>
    <w:rsid w:val="00F8303F"/>
    <w:rsid w:val="00F902A6"/>
    <w:rsid w:val="00F918E4"/>
    <w:rsid w:val="00FA41E0"/>
    <w:rsid w:val="00FB2DBA"/>
    <w:rsid w:val="00FB5B9C"/>
    <w:rsid w:val="00FC21A0"/>
    <w:rsid w:val="00FD34E5"/>
    <w:rsid w:val="00FD6AD2"/>
    <w:rsid w:val="00FF0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6A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AF24EE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semiHidden/>
    <w:rsid w:val="00AF24EE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F24E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5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101</Words>
  <Characters>578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Евгений</cp:lastModifiedBy>
  <cp:revision>5</cp:revision>
  <dcterms:created xsi:type="dcterms:W3CDTF">2013-06-09T06:58:00Z</dcterms:created>
  <dcterms:modified xsi:type="dcterms:W3CDTF">2013-06-14T03:44:00Z</dcterms:modified>
</cp:coreProperties>
</file>